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F7FB7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2F9EA0" wp14:editId="07E542CF">
                <wp:simplePos x="0" y="0"/>
                <wp:positionH relativeFrom="column">
                  <wp:posOffset>4229622</wp:posOffset>
                </wp:positionH>
                <wp:positionV relativeFrom="paragraph">
                  <wp:posOffset>-467638</wp:posOffset>
                </wp:positionV>
                <wp:extent cx="2034546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6" cy="701040"/>
                          <a:chOff x="12866" y="523"/>
                          <a:chExt cx="2600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526" cy="968"/>
                            <a:chOff x="9151" y="720"/>
                            <a:chExt cx="2103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103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59A93A1C" w14:textId="6AC4ED9C" w:rsidR="001466B0" w:rsidRPr="00F737DC" w:rsidRDefault="00BC6741" w:rsidP="00325C5A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BC6741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SUPBANCO-CCC-CP-2021-00</w:t>
                                    </w:r>
                                    <w:r w:rsidR="003732C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</w:rPr>
                                      <w:t>23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BF1C56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2F9EA0" id="Group 21" o:spid="_x0000_s1026" style="position:absolute;margin-left:333.05pt;margin-top:-36.8pt;width:160.2pt;height:55.2pt;z-index:251697152" coordorigin="12866,523" coordsize="260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526;height:968" coordorigin="9151,720" coordsize="210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10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59A93A1C" w14:textId="6AC4ED9C" w:rsidR="001466B0" w:rsidRPr="00F737DC" w:rsidRDefault="00BC6741" w:rsidP="00325C5A">
                              <w:pPr>
                                <w:rPr>
                                  <w:sz w:val="22"/>
                                </w:rPr>
                              </w:pPr>
                              <w:r w:rsidRPr="00BC6741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SUPBANCO-CCC-CP-2021-00</w:t>
                              </w:r>
                              <w:r w:rsidR="003732C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</w:rPr>
                                <w:t>23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BF1C56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40BB25" wp14:editId="2B5839E8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2E0A273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3D3AAF3" wp14:editId="2A51F5EF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0BB25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2E0A273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3D3AAF3" wp14:editId="2A51F5EF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2B24D59" wp14:editId="3D4E5365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0EC53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24D59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480EC53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00E215E6" wp14:editId="7C6EC1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D437CA6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06928E" wp14:editId="573133F7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E4100B" w14:textId="77777777" w:rsidR="0026335F" w:rsidRPr="0026335F" w:rsidRDefault="003732C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6928E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6AE4100B" w14:textId="77777777" w:rsidR="0026335F" w:rsidRPr="0026335F" w:rsidRDefault="003732C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111DF2D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5A37787" wp14:editId="3B2D45FE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A962C2" w14:textId="77777777" w:rsidR="002E1412" w:rsidRPr="00F737DC" w:rsidRDefault="003732C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A37787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57A962C2" w14:textId="77777777" w:rsidR="002E1412" w:rsidRPr="00F737DC" w:rsidRDefault="003732C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E2F3D8" wp14:editId="67B185C0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DBB5C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E2F3D8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32DBB5C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5AB5FE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A8B986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50040" wp14:editId="5DC7677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CC681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50040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7CCC681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862B18D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A6195" wp14:editId="65DE60E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14B582" w14:textId="77777777" w:rsidR="002E1412" w:rsidRPr="002E1412" w:rsidRDefault="003732C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A6195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3714B582" w14:textId="77777777" w:rsidR="002E1412" w:rsidRPr="002E1412" w:rsidRDefault="003732C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422F4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0F1BEA4B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3CF807A1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24970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6791CA0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F4BE9C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F58712C" w14:textId="77777777" w:rsidTr="00E82502">
        <w:trPr>
          <w:cantSplit/>
          <w:trHeight w:val="440"/>
        </w:trPr>
        <w:tc>
          <w:tcPr>
            <w:tcW w:w="9252" w:type="dxa"/>
          </w:tcPr>
          <w:p w14:paraId="6E549EA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9C68300" w14:textId="77777777" w:rsidTr="00E82502">
        <w:trPr>
          <w:cantSplit/>
          <w:trHeight w:val="440"/>
        </w:trPr>
        <w:tc>
          <w:tcPr>
            <w:tcW w:w="9252" w:type="dxa"/>
          </w:tcPr>
          <w:p w14:paraId="3EFA777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CD8D9D9" w14:textId="77777777" w:rsidTr="00E82502">
        <w:trPr>
          <w:cantSplit/>
          <w:trHeight w:val="440"/>
        </w:trPr>
        <w:tc>
          <w:tcPr>
            <w:tcW w:w="9252" w:type="dxa"/>
          </w:tcPr>
          <w:p w14:paraId="3F9C5E4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AAB597" w14:textId="77777777" w:rsidTr="00E82502">
        <w:trPr>
          <w:cantSplit/>
          <w:trHeight w:val="440"/>
        </w:trPr>
        <w:tc>
          <w:tcPr>
            <w:tcW w:w="9252" w:type="dxa"/>
          </w:tcPr>
          <w:p w14:paraId="562A4BC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865E924" w14:textId="77777777" w:rsidTr="00E82502">
        <w:trPr>
          <w:cantSplit/>
          <w:trHeight w:val="440"/>
        </w:trPr>
        <w:tc>
          <w:tcPr>
            <w:tcW w:w="9252" w:type="dxa"/>
          </w:tcPr>
          <w:p w14:paraId="43052B9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4B123ED6" w14:textId="77777777" w:rsidTr="00E82502">
        <w:trPr>
          <w:cantSplit/>
          <w:trHeight w:val="440"/>
        </w:trPr>
        <w:tc>
          <w:tcPr>
            <w:tcW w:w="9252" w:type="dxa"/>
          </w:tcPr>
          <w:p w14:paraId="38ADE72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2891A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0C9C8A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824BFE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4E3326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6017D4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1D6E0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48959876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altName w:val="Lucida Sans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34DE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8DB92A8" wp14:editId="1A96293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B842A8" wp14:editId="70E1DD6D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549A8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B8280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B842A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25549A8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B8280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F899DB" wp14:editId="133338C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CBA77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F899DB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8CBA77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0EF7C0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E767A8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247604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745D4C5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0053E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94F19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278D1746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1F94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C2901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25C5A"/>
    <w:rsid w:val="00341484"/>
    <w:rsid w:val="00351EF7"/>
    <w:rsid w:val="00357C1C"/>
    <w:rsid w:val="00373217"/>
    <w:rsid w:val="003732C0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C7EE2"/>
    <w:rsid w:val="00AD7919"/>
    <w:rsid w:val="00AF2E6B"/>
    <w:rsid w:val="00B62EEF"/>
    <w:rsid w:val="00B97B51"/>
    <w:rsid w:val="00BA0007"/>
    <w:rsid w:val="00BA7386"/>
    <w:rsid w:val="00BB1D79"/>
    <w:rsid w:val="00BC1D0C"/>
    <w:rsid w:val="00BC61BD"/>
    <w:rsid w:val="00BC6741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1C30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4D8E8D4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2CA10-CE01-47C1-B67C-442B6F703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Eblin Karina Pena Pérez</cp:lastModifiedBy>
  <cp:revision>24</cp:revision>
  <cp:lastPrinted>2011-03-04T18:48:00Z</cp:lastPrinted>
  <dcterms:created xsi:type="dcterms:W3CDTF">2014-01-15T13:04:00Z</dcterms:created>
  <dcterms:modified xsi:type="dcterms:W3CDTF">2021-11-10T13:11:00Z</dcterms:modified>
</cp:coreProperties>
</file>